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AB4B5" w14:textId="77777777" w:rsidR="007A5F65" w:rsidRPr="00BF4370" w:rsidRDefault="00617B14" w:rsidP="00515EC0">
      <w:pPr>
        <w:pStyle w:val="Heading5"/>
        <w:rPr>
          <w:rFonts w:ascii="Calibri" w:hAnsi="Calibri"/>
          <w:sz w:val="40"/>
          <w:szCs w:val="40"/>
        </w:rPr>
      </w:pPr>
      <w:r w:rsidRPr="00BF4370">
        <w:rPr>
          <w:rFonts w:ascii="Calibri" w:hAnsi="Calibri"/>
          <w:sz w:val="40"/>
          <w:szCs w:val="40"/>
        </w:rPr>
        <w:t>CERTIFICATE</w:t>
      </w:r>
      <w:r w:rsidR="00E437A0" w:rsidRPr="00BF4370">
        <w:rPr>
          <w:rFonts w:ascii="Calibri" w:hAnsi="Calibri"/>
          <w:sz w:val="40"/>
          <w:szCs w:val="40"/>
        </w:rPr>
        <w:t xml:space="preserve"> OF</w:t>
      </w:r>
      <w:r w:rsidR="00F06D69" w:rsidRPr="00BF4370">
        <w:rPr>
          <w:rFonts w:ascii="Calibri" w:hAnsi="Calibri"/>
          <w:sz w:val="40"/>
          <w:szCs w:val="40"/>
        </w:rPr>
        <w:t xml:space="preserve"> DESTRUCTION</w:t>
      </w:r>
    </w:p>
    <w:p w14:paraId="346360D1" w14:textId="62B83E91" w:rsidR="00515EC0" w:rsidRDefault="00B07221" w:rsidP="00515EC0">
      <w:pPr>
        <w:jc w:val="center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>-</w:t>
      </w:r>
      <w:r w:rsidR="00617B14" w:rsidRPr="00BF4370">
        <w:rPr>
          <w:rFonts w:ascii="Calibri" w:hAnsi="Calibri"/>
          <w:sz w:val="22"/>
          <w:szCs w:val="22"/>
        </w:rPr>
        <w:t>The</w:t>
      </w:r>
      <w:r w:rsidR="00795AC3" w:rsidRPr="00BF4370">
        <w:rPr>
          <w:rFonts w:ascii="Calibri" w:hAnsi="Calibri"/>
          <w:sz w:val="22"/>
          <w:szCs w:val="22"/>
        </w:rPr>
        <w:t xml:space="preserve"> data on the </w:t>
      </w:r>
      <w:r w:rsidR="00617B14" w:rsidRPr="00BF4370">
        <w:rPr>
          <w:rFonts w:ascii="Calibri" w:hAnsi="Calibri"/>
          <w:sz w:val="22"/>
          <w:szCs w:val="22"/>
        </w:rPr>
        <w:t>drives listed</w:t>
      </w:r>
      <w:r w:rsidR="008A1C61" w:rsidRPr="00BF4370">
        <w:rPr>
          <w:rFonts w:ascii="Calibri" w:hAnsi="Calibri"/>
          <w:sz w:val="22"/>
          <w:szCs w:val="22"/>
        </w:rPr>
        <w:t xml:space="preserve"> below was made unr</w:t>
      </w:r>
      <w:r w:rsidR="00795AC3" w:rsidRPr="00BF4370">
        <w:rPr>
          <w:rFonts w:ascii="Calibri" w:hAnsi="Calibri"/>
          <w:sz w:val="22"/>
          <w:szCs w:val="22"/>
        </w:rPr>
        <w:t>ecoverable</w:t>
      </w:r>
      <w:r w:rsidR="00617B14" w:rsidRPr="00BF4370">
        <w:rPr>
          <w:rFonts w:ascii="Calibri" w:hAnsi="Calibri"/>
          <w:sz w:val="22"/>
          <w:szCs w:val="22"/>
        </w:rPr>
        <w:t xml:space="preserve"> on</w:t>
      </w:r>
      <w:r w:rsidR="00617B14" w:rsidRPr="003E281D">
        <w:rPr>
          <w:rFonts w:ascii="Calibri" w:hAnsi="Calibri"/>
          <w:color w:val="FF0000"/>
          <w:sz w:val="22"/>
          <w:szCs w:val="22"/>
        </w:rPr>
        <w:t xml:space="preserve"> </w:t>
      </w:r>
      <w:r w:rsidR="003B6148" w:rsidRPr="003E281D">
        <w:rPr>
          <w:rFonts w:ascii="Calibri" w:hAnsi="Calibri"/>
          <w:color w:val="FF0000"/>
          <w:sz w:val="22"/>
          <w:szCs w:val="22"/>
        </w:rPr>
        <w:t xml:space="preserve">  </w:t>
      </w:r>
      <w:r w:rsidR="00B30087">
        <w:rPr>
          <w:rFonts w:ascii="Calibri" w:hAnsi="Calibri"/>
          <w:color w:val="FF0000"/>
          <w:sz w:val="22"/>
          <w:szCs w:val="22"/>
        </w:rPr>
        <w:t>9/01</w:t>
      </w:r>
      <w:r w:rsidR="00FC5456">
        <w:rPr>
          <w:rFonts w:ascii="Calibri" w:hAnsi="Calibri"/>
          <w:color w:val="FF0000"/>
          <w:sz w:val="22"/>
          <w:szCs w:val="22"/>
        </w:rPr>
        <w:t>/</w:t>
      </w:r>
      <w:r w:rsidR="001673FD">
        <w:rPr>
          <w:rFonts w:ascii="Calibri" w:hAnsi="Calibri"/>
          <w:color w:val="FF0000"/>
          <w:sz w:val="22"/>
          <w:szCs w:val="22"/>
        </w:rPr>
        <w:t>2017</w:t>
      </w:r>
    </w:p>
    <w:p w14:paraId="6385FC54" w14:textId="77777777" w:rsidR="00515EC0" w:rsidRPr="00515EC0" w:rsidRDefault="00E437A0" w:rsidP="00515EC0">
      <w:pPr>
        <w:jc w:val="center"/>
        <w:rPr>
          <w:rFonts w:ascii="Calibri" w:hAnsi="Calibri"/>
          <w:color w:val="000000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Me</w:t>
      </w:r>
      <w:r w:rsidR="00795AC3" w:rsidRPr="00BF4370">
        <w:rPr>
          <w:rFonts w:ascii="Calibri" w:hAnsi="Calibri"/>
          <w:sz w:val="22"/>
          <w:szCs w:val="22"/>
        </w:rPr>
        <w:t xml:space="preserve">thod by which data was made </w:t>
      </w:r>
      <w:r w:rsidR="008A1C61" w:rsidRPr="00BF4370">
        <w:rPr>
          <w:rFonts w:ascii="Calibri" w:hAnsi="Calibri"/>
          <w:sz w:val="22"/>
          <w:szCs w:val="22"/>
        </w:rPr>
        <w:t>un</w:t>
      </w:r>
      <w:r w:rsidR="00795AC3" w:rsidRPr="00BF4370">
        <w:rPr>
          <w:rFonts w:ascii="Calibri" w:hAnsi="Calibri"/>
          <w:sz w:val="22"/>
          <w:szCs w:val="22"/>
        </w:rPr>
        <w:t>recoverable:</w:t>
      </w:r>
    </w:p>
    <w:p w14:paraId="262E0A85" w14:textId="77777777" w:rsidR="009B6421" w:rsidRPr="00515EC0" w:rsidRDefault="009B6421" w:rsidP="00515EC0">
      <w:pPr>
        <w:jc w:val="center"/>
        <w:rPr>
          <w:rFonts w:ascii="Calibri" w:hAnsi="Calibri"/>
          <w:sz w:val="22"/>
          <w:szCs w:val="22"/>
        </w:rPr>
      </w:pPr>
      <w:r w:rsidRPr="004F3DB2">
        <w:rPr>
          <w:rFonts w:ascii="Calibri" w:hAnsi="Calibri"/>
          <w:sz w:val="22"/>
          <w:szCs w:val="22"/>
        </w:rPr>
        <w:t>2 holes were drilled completely through each platter.</w:t>
      </w:r>
    </w:p>
    <w:p w14:paraId="4F56484A" w14:textId="77777777" w:rsidR="00E437A0" w:rsidRPr="00BF4370" w:rsidRDefault="00E437A0" w:rsidP="00515EC0">
      <w:pPr>
        <w:rPr>
          <w:rFonts w:ascii="Calibri" w:hAnsi="Calibri"/>
          <w:sz w:val="22"/>
          <w:szCs w:val="22"/>
        </w:rPr>
      </w:pPr>
    </w:p>
    <w:tbl>
      <w:tblPr>
        <w:tblW w:w="5052" w:type="pct"/>
        <w:tblLook w:val="04A0" w:firstRow="1" w:lastRow="0" w:firstColumn="1" w:lastColumn="0" w:noHBand="0" w:noVBand="1"/>
      </w:tblPr>
      <w:tblGrid>
        <w:gridCol w:w="9952"/>
        <w:gridCol w:w="323"/>
        <w:gridCol w:w="323"/>
        <w:gridCol w:w="314"/>
      </w:tblGrid>
      <w:tr w:rsidR="002B3F78" w:rsidRPr="002978E3" w14:paraId="40F37A66" w14:textId="77777777" w:rsidTr="00646400">
        <w:trPr>
          <w:trHeight w:val="306"/>
        </w:trPr>
        <w:tc>
          <w:tcPr>
            <w:tcW w:w="4560" w:type="pct"/>
            <w:shd w:val="clear" w:color="auto" w:fill="auto"/>
          </w:tcPr>
          <w:p w14:paraId="3C200CA9" w14:textId="77777777" w:rsidR="00323674" w:rsidRPr="002978E3" w:rsidRDefault="00323674" w:rsidP="009B642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349277B4" w14:textId="77777777" w:rsidR="00A31860" w:rsidRPr="002978E3" w:rsidRDefault="00A31860" w:rsidP="009B6421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206F2BA" w14:textId="77777777" w:rsidR="00A31860" w:rsidRPr="002978E3" w:rsidRDefault="00A31860" w:rsidP="009B6421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F9ACE92" w14:textId="77777777" w:rsidR="00BA6BE3" w:rsidRPr="002978E3" w:rsidRDefault="00BA6BE3" w:rsidP="009B6421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B6421" w:rsidRPr="002978E3" w14:paraId="320A4B00" w14:textId="77777777" w:rsidTr="00AD7B81">
        <w:trPr>
          <w:gridAfter w:val="3"/>
          <w:wAfter w:w="440" w:type="pct"/>
          <w:trHeight w:val="9047"/>
        </w:trPr>
        <w:tc>
          <w:tcPr>
            <w:tcW w:w="4560" w:type="pct"/>
          </w:tcPr>
          <w:tbl>
            <w:tblPr>
              <w:tblStyle w:val="PlainTable4"/>
              <w:tblW w:w="9142" w:type="dxa"/>
              <w:tblLook w:val="04A0" w:firstRow="1" w:lastRow="0" w:firstColumn="1" w:lastColumn="0" w:noHBand="0" w:noVBand="1"/>
            </w:tblPr>
            <w:tblGrid>
              <w:gridCol w:w="2355"/>
              <w:gridCol w:w="2798"/>
              <w:gridCol w:w="3989"/>
            </w:tblGrid>
            <w:tr w:rsidR="00784E31" w14:paraId="1013FEE3" w14:textId="77777777" w:rsidTr="00B3008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2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3902736" w14:textId="6A25F70C" w:rsidR="00784E31" w:rsidRPr="00784E31" w:rsidRDefault="00784E31" w:rsidP="00784E31">
                  <w:pPr>
                    <w:pStyle w:val="Title"/>
                    <w:jc w:val="center"/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84E31"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MACHINE NAME</w:t>
                  </w:r>
                </w:p>
              </w:tc>
              <w:tc>
                <w:tcPr>
                  <w:tcW w:w="0" w:type="auto"/>
                </w:tcPr>
                <w:p w14:paraId="6C3D0CA5" w14:textId="4D83641F" w:rsidR="00784E31" w:rsidRPr="00784E31" w:rsidRDefault="00784E31" w:rsidP="00784E31">
                  <w:pPr>
                    <w:pStyle w:val="Title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84E31"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HARD DRIVE BRAND</w:t>
                  </w:r>
                </w:p>
              </w:tc>
              <w:tc>
                <w:tcPr>
                  <w:tcW w:w="0" w:type="auto"/>
                </w:tcPr>
                <w:p w14:paraId="7D1B0176" w14:textId="44A4CE28" w:rsidR="00784E31" w:rsidRPr="00784E31" w:rsidRDefault="00784E31" w:rsidP="00784E31">
                  <w:pPr>
                    <w:pStyle w:val="Title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84E31"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HARD DRIVE SERIAL NUMBER</w:t>
                  </w:r>
                </w:p>
              </w:tc>
            </w:tr>
            <w:tr w:rsidR="0037288B" w14:paraId="31782ED7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69CA21D" w14:textId="349D540F" w:rsidR="0037288B" w:rsidRPr="00576844" w:rsidRDefault="00B30087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2UA7271GF2</w:t>
                  </w:r>
                </w:p>
              </w:tc>
              <w:tc>
                <w:tcPr>
                  <w:tcW w:w="0" w:type="auto"/>
                </w:tcPr>
                <w:p w14:paraId="6203E855" w14:textId="19EDB200" w:rsidR="0037288B" w:rsidRDefault="00B30087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SEAGATE</w:t>
                  </w:r>
                </w:p>
              </w:tc>
              <w:tc>
                <w:tcPr>
                  <w:tcW w:w="0" w:type="auto"/>
                </w:tcPr>
                <w:p w14:paraId="4AF4EEC1" w14:textId="48B150DF" w:rsidR="00A439F5" w:rsidRDefault="00B30087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9VYA6D7V</w:t>
                  </w:r>
                </w:p>
              </w:tc>
            </w:tr>
            <w:tr w:rsidR="0037288B" w14:paraId="7E4CD1AB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59EBC37" w14:textId="0396710B" w:rsidR="0037288B" w:rsidRDefault="00B30087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2UA7240ZK2</w:t>
                  </w:r>
                </w:p>
              </w:tc>
              <w:tc>
                <w:tcPr>
                  <w:tcW w:w="0" w:type="auto"/>
                </w:tcPr>
                <w:p w14:paraId="35A735F7" w14:textId="7598F712" w:rsidR="0037288B" w:rsidRDefault="00B30087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HITACHI</w:t>
                  </w:r>
                </w:p>
              </w:tc>
              <w:tc>
                <w:tcPr>
                  <w:tcW w:w="0" w:type="auto"/>
                </w:tcPr>
                <w:p w14:paraId="6ACE101B" w14:textId="514F6E16" w:rsidR="00B30087" w:rsidRDefault="00B30087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PVD301Z5RZG2YK</w:t>
                  </w:r>
                </w:p>
              </w:tc>
            </w:tr>
            <w:tr w:rsidR="00B30087" w14:paraId="3785A95E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341D231" w14:textId="34EC71E7" w:rsidR="00B30087" w:rsidRPr="006725E0" w:rsidRDefault="00414461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***</w:t>
                  </w:r>
                  <w:r w:rsidR="00B30087"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2UA7240ZK0</w:t>
                  </w:r>
                </w:p>
              </w:tc>
              <w:tc>
                <w:tcPr>
                  <w:tcW w:w="0" w:type="auto"/>
                </w:tcPr>
                <w:p w14:paraId="3F299677" w14:textId="53713729" w:rsidR="00B30087" w:rsidRPr="006725E0" w:rsidRDefault="00B30087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i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  <w:tc>
                <w:tcPr>
                  <w:tcW w:w="0" w:type="auto"/>
                </w:tcPr>
                <w:p w14:paraId="397E2607" w14:textId="5F762A3D" w:rsidR="00B30087" w:rsidRPr="006725E0" w:rsidRDefault="00B30087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</w:tr>
            <w:tr w:rsidR="00B30087" w14:paraId="5EF45576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1DBF5849" w14:textId="7188ECEF" w:rsidR="00B30087" w:rsidRPr="006725E0" w:rsidRDefault="00B30087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2UA7271GFG</w:t>
                  </w:r>
                </w:p>
              </w:tc>
              <w:tc>
                <w:tcPr>
                  <w:tcW w:w="0" w:type="auto"/>
                </w:tcPr>
                <w:p w14:paraId="50AAB9E4" w14:textId="15C6A9B2" w:rsidR="00B30087" w:rsidRPr="006725E0" w:rsidRDefault="00507660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i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  <w:tc>
                <w:tcPr>
                  <w:tcW w:w="0" w:type="auto"/>
                </w:tcPr>
                <w:p w14:paraId="40AA43B5" w14:textId="36FD4DC8" w:rsidR="00B30087" w:rsidRPr="006725E0" w:rsidRDefault="00507660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</w:tr>
            <w:tr w:rsidR="00507660" w14:paraId="400DF1C7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E7F807C" w14:textId="666215D7" w:rsidR="00507660" w:rsidRPr="006725E0" w:rsidRDefault="00507660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2UA7271GDH</w:t>
                  </w:r>
                </w:p>
              </w:tc>
              <w:tc>
                <w:tcPr>
                  <w:tcW w:w="0" w:type="auto"/>
                </w:tcPr>
                <w:p w14:paraId="5C70EF1C" w14:textId="21140F7E" w:rsidR="00507660" w:rsidRPr="006725E0" w:rsidRDefault="0050766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  <w:tc>
                <w:tcPr>
                  <w:tcW w:w="0" w:type="auto"/>
                </w:tcPr>
                <w:p w14:paraId="7391EBBF" w14:textId="19A3160A" w:rsidR="00507660" w:rsidRPr="006725E0" w:rsidRDefault="0050766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</w:tr>
            <w:tr w:rsidR="00507660" w14:paraId="7F8B82D5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16B6F611" w14:textId="6BCAB9D3" w:rsidR="00507660" w:rsidRPr="006725E0" w:rsidRDefault="00507660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2UA7231BHM</w:t>
                  </w:r>
                </w:p>
              </w:tc>
              <w:tc>
                <w:tcPr>
                  <w:tcW w:w="0" w:type="auto"/>
                </w:tcPr>
                <w:p w14:paraId="040AB303" w14:textId="60929D86" w:rsidR="00507660" w:rsidRPr="006725E0" w:rsidRDefault="00507660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i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  <w:tc>
                <w:tcPr>
                  <w:tcW w:w="0" w:type="auto"/>
                </w:tcPr>
                <w:p w14:paraId="29821C7C" w14:textId="73B1FA23" w:rsidR="00507660" w:rsidRPr="006725E0" w:rsidRDefault="00507660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i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</w:tr>
            <w:tr w:rsidR="00507660" w14:paraId="6DB76E33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675774CA" w14:textId="3CEF2067" w:rsidR="00507660" w:rsidRPr="006725E0" w:rsidRDefault="00507660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2UA7271GCV</w:t>
                  </w:r>
                </w:p>
              </w:tc>
              <w:tc>
                <w:tcPr>
                  <w:tcW w:w="0" w:type="auto"/>
                </w:tcPr>
                <w:p w14:paraId="21285B80" w14:textId="4103C560" w:rsidR="00507660" w:rsidRPr="006725E0" w:rsidRDefault="0050766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HITACHI</w:t>
                  </w:r>
                </w:p>
              </w:tc>
              <w:tc>
                <w:tcPr>
                  <w:tcW w:w="0" w:type="auto"/>
                </w:tcPr>
                <w:p w14:paraId="244B097B" w14:textId="0EB5D307" w:rsidR="00507660" w:rsidRPr="006725E0" w:rsidRDefault="0050766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PVD301Z5RZDHUK</w:t>
                  </w:r>
                </w:p>
              </w:tc>
            </w:tr>
            <w:tr w:rsidR="00507660" w14:paraId="5B6E5D9E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1177378" w14:textId="22D78B8E" w:rsidR="00507660" w:rsidRPr="006725E0" w:rsidRDefault="00A86307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2UA7271GFF</w:t>
                  </w:r>
                </w:p>
              </w:tc>
              <w:tc>
                <w:tcPr>
                  <w:tcW w:w="0" w:type="auto"/>
                </w:tcPr>
                <w:p w14:paraId="1BB57865" w14:textId="41FDF5A9" w:rsidR="00507660" w:rsidRPr="006725E0" w:rsidRDefault="00A86307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HITACHI</w:t>
                  </w:r>
                </w:p>
              </w:tc>
              <w:tc>
                <w:tcPr>
                  <w:tcW w:w="0" w:type="auto"/>
                </w:tcPr>
                <w:p w14:paraId="1BD87E34" w14:textId="61ED11CD" w:rsidR="00507660" w:rsidRPr="006725E0" w:rsidRDefault="00A86307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PVD301Z5RZEJEK</w:t>
                  </w:r>
                </w:p>
              </w:tc>
            </w:tr>
            <w:tr w:rsidR="00507660" w14:paraId="30139011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E11953E" w14:textId="66186D64" w:rsidR="00507660" w:rsidRPr="006725E0" w:rsidRDefault="00A86307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2UA7271GFN</w:t>
                  </w:r>
                </w:p>
              </w:tc>
              <w:tc>
                <w:tcPr>
                  <w:tcW w:w="0" w:type="auto"/>
                </w:tcPr>
                <w:p w14:paraId="53972717" w14:textId="0AD167FF" w:rsidR="00507660" w:rsidRPr="006725E0" w:rsidRDefault="001D163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HITACHI</w:t>
                  </w:r>
                </w:p>
              </w:tc>
              <w:tc>
                <w:tcPr>
                  <w:tcW w:w="0" w:type="auto"/>
                </w:tcPr>
                <w:p w14:paraId="68C386B4" w14:textId="7C8E9A29" w:rsidR="00507660" w:rsidRPr="006725E0" w:rsidRDefault="001D163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PVD301Z5RYX5KK</w:t>
                  </w:r>
                </w:p>
              </w:tc>
            </w:tr>
            <w:tr w:rsidR="00507660" w14:paraId="2688FFCD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98AAC7F" w14:textId="2C46C745" w:rsidR="00507660" w:rsidRPr="006725E0" w:rsidRDefault="001D1630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2UA7271GCG</w:t>
                  </w:r>
                </w:p>
              </w:tc>
              <w:tc>
                <w:tcPr>
                  <w:tcW w:w="0" w:type="auto"/>
                </w:tcPr>
                <w:p w14:paraId="5808798C" w14:textId="5C06AE6E" w:rsidR="00507660" w:rsidRPr="006725E0" w:rsidRDefault="001D1630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HITACHI</w:t>
                  </w:r>
                </w:p>
              </w:tc>
              <w:tc>
                <w:tcPr>
                  <w:tcW w:w="0" w:type="auto"/>
                </w:tcPr>
                <w:p w14:paraId="582BE1F9" w14:textId="6E71D956" w:rsidR="00507660" w:rsidRPr="006725E0" w:rsidRDefault="001D1630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PVD301Z5RZGWPK</w:t>
                  </w:r>
                </w:p>
              </w:tc>
            </w:tr>
            <w:tr w:rsidR="00507660" w14:paraId="521BD168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0CA15FD" w14:textId="6CBB56C4" w:rsidR="00507660" w:rsidRPr="006725E0" w:rsidRDefault="001D1630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2UA7240Z8J</w:t>
                  </w:r>
                </w:p>
              </w:tc>
              <w:tc>
                <w:tcPr>
                  <w:tcW w:w="0" w:type="auto"/>
                </w:tcPr>
                <w:p w14:paraId="13BA85CC" w14:textId="3636EFA9" w:rsidR="00507660" w:rsidRPr="006725E0" w:rsidRDefault="001D163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SEAGATE</w:t>
                  </w:r>
                </w:p>
              </w:tc>
              <w:tc>
                <w:tcPr>
                  <w:tcW w:w="0" w:type="auto"/>
                </w:tcPr>
                <w:p w14:paraId="75AB9263" w14:textId="5FCAF4F9" w:rsidR="00507660" w:rsidRPr="006725E0" w:rsidRDefault="001D1630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5RX07SJS</w:t>
                  </w:r>
                </w:p>
              </w:tc>
            </w:tr>
            <w:tr w:rsidR="00446506" w14:paraId="375050B4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B9C7C35" w14:textId="2B7DD9ED" w:rsidR="00446506" w:rsidRPr="006725E0" w:rsidRDefault="00446506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2UA7271GF3</w:t>
                  </w:r>
                </w:p>
              </w:tc>
              <w:tc>
                <w:tcPr>
                  <w:tcW w:w="0" w:type="auto"/>
                </w:tcPr>
                <w:p w14:paraId="0D55BA53" w14:textId="28F41A70" w:rsidR="00446506" w:rsidRPr="006725E0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i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  <w:tc>
                <w:tcPr>
                  <w:tcW w:w="0" w:type="auto"/>
                </w:tcPr>
                <w:p w14:paraId="2CD9B70E" w14:textId="73522945" w:rsidR="00446506" w:rsidRPr="006725E0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i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i/>
                      <w:sz w:val="22"/>
                      <w:szCs w:val="22"/>
                    </w:rPr>
                    <w:t>NO HARD DRIVE</w:t>
                  </w:r>
                </w:p>
              </w:tc>
            </w:tr>
            <w:tr w:rsidR="00A455B1" w14:paraId="2833790D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46845AD" w14:textId="6E16EC2E" w:rsidR="00A455B1" w:rsidRPr="006725E0" w:rsidRDefault="00A455B1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CNU41898QV</w:t>
                  </w:r>
                </w:p>
              </w:tc>
              <w:tc>
                <w:tcPr>
                  <w:tcW w:w="0" w:type="auto"/>
                </w:tcPr>
                <w:p w14:paraId="4F45BFB6" w14:textId="2521048A" w:rsidR="00A455B1" w:rsidRPr="006725E0" w:rsidRDefault="00A455B1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TOSHIBA</w:t>
                  </w:r>
                </w:p>
              </w:tc>
              <w:tc>
                <w:tcPr>
                  <w:tcW w:w="0" w:type="auto"/>
                </w:tcPr>
                <w:p w14:paraId="41D875FE" w14:textId="04A04C3B" w:rsidR="00A455B1" w:rsidRPr="006725E0" w:rsidRDefault="00A455B1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44CAP03DT</w:t>
                  </w:r>
                </w:p>
              </w:tc>
            </w:tr>
            <w:tr w:rsidR="001D1630" w14:paraId="24E46FD5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ED871C0" w14:textId="71AA537A" w:rsidR="001D1630" w:rsidRPr="006725E0" w:rsidRDefault="00414461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***</w:t>
                  </w:r>
                  <w:r w:rsidR="001D1630"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MXQ8270376</w:t>
                  </w:r>
                </w:p>
              </w:tc>
              <w:tc>
                <w:tcPr>
                  <w:tcW w:w="0" w:type="auto"/>
                </w:tcPr>
                <w:p w14:paraId="20907BAA" w14:textId="649AF2CD" w:rsidR="001D1630" w:rsidRPr="006725E0" w:rsidRDefault="009B0CD8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0" w:type="auto"/>
                </w:tcPr>
                <w:p w14:paraId="61E4E2FA" w14:textId="6EBFC584" w:rsidR="001D1630" w:rsidRPr="006725E0" w:rsidRDefault="009B0CD8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J8WV3G2C</w:t>
                  </w:r>
                </w:p>
              </w:tc>
            </w:tr>
            <w:tr w:rsidR="001D1630" w14:paraId="70B36E21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6AA2FE24" w14:textId="223AB957" w:rsidR="001D1630" w:rsidRPr="006725E0" w:rsidRDefault="00414461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(server)</w:t>
                  </w:r>
                </w:p>
              </w:tc>
              <w:tc>
                <w:tcPr>
                  <w:tcW w:w="0" w:type="auto"/>
                </w:tcPr>
                <w:p w14:paraId="09FC9B06" w14:textId="53CE71F8" w:rsidR="001D1630" w:rsidRPr="006725E0" w:rsidRDefault="009B0CD8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0" w:type="auto"/>
                </w:tcPr>
                <w:p w14:paraId="3AD3F6E4" w14:textId="2B7C291E" w:rsidR="009B0CD8" w:rsidRPr="006725E0" w:rsidRDefault="009B0CD8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JTY0HD1J</w:t>
                  </w:r>
                </w:p>
              </w:tc>
            </w:tr>
            <w:tr w:rsidR="001D1630" w14:paraId="66C1CAA6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E94D802" w14:textId="77777777" w:rsidR="001D1630" w:rsidRPr="006725E0" w:rsidRDefault="001D1630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14:paraId="1F2F8D7C" w14:textId="6602D2F7" w:rsidR="001D1630" w:rsidRPr="006725E0" w:rsidRDefault="009B0CD8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0" w:type="auto"/>
                </w:tcPr>
                <w:p w14:paraId="7E538FD5" w14:textId="4454C77E" w:rsidR="001D1630" w:rsidRPr="006725E0" w:rsidRDefault="009B0CD8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CVVWB57N</w:t>
                  </w:r>
                </w:p>
              </w:tc>
            </w:tr>
            <w:tr w:rsidR="00414461" w14:paraId="6C0CD8BA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5A94CC8" w14:textId="77777777" w:rsidR="00414461" w:rsidRPr="006725E0" w:rsidRDefault="00414461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14:paraId="6AF35518" w14:textId="77777777" w:rsidR="00414461" w:rsidRPr="006725E0" w:rsidRDefault="00414461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14:paraId="14145BA7" w14:textId="77777777" w:rsidR="00414461" w:rsidRPr="006725E0" w:rsidRDefault="00414461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1D1630" w14:paraId="3A758165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3882E47" w14:textId="6BB5D0BB" w:rsidR="001D1630" w:rsidRPr="006725E0" w:rsidRDefault="00414461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***</w:t>
                  </w:r>
                  <w:r w:rsidR="00446506"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MXS148000H</w:t>
                  </w:r>
                </w:p>
              </w:tc>
              <w:tc>
                <w:tcPr>
                  <w:tcW w:w="0" w:type="auto"/>
                </w:tcPr>
                <w:p w14:paraId="0A6429D2" w14:textId="4C8CF8E3" w:rsidR="001D1630" w:rsidRPr="006725E0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WESTERN DIGITAL</w:t>
                  </w:r>
                </w:p>
              </w:tc>
              <w:tc>
                <w:tcPr>
                  <w:tcW w:w="0" w:type="auto"/>
                </w:tcPr>
                <w:p w14:paraId="3FA51077" w14:textId="23C6FC82" w:rsidR="001D1630" w:rsidRPr="006725E0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WCAW33911695</w:t>
                  </w:r>
                </w:p>
              </w:tc>
            </w:tr>
            <w:tr w:rsidR="00446506" w14:paraId="66D7A8E4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B0ADBF4" w14:textId="25578C2B" w:rsidR="00446506" w:rsidRPr="006725E0" w:rsidRDefault="00446506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b w:val="0"/>
                      <w:sz w:val="22"/>
                      <w:szCs w:val="22"/>
                    </w:rPr>
                    <w:t>(AKA: TRIUMPH)</w:t>
                  </w:r>
                </w:p>
              </w:tc>
              <w:tc>
                <w:tcPr>
                  <w:tcW w:w="0" w:type="auto"/>
                </w:tcPr>
                <w:p w14:paraId="6AA50CF5" w14:textId="55DA66D7" w:rsidR="00446506" w:rsidRPr="006725E0" w:rsidRDefault="00446506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WESTERN DIGITAL</w:t>
                  </w:r>
                </w:p>
              </w:tc>
              <w:tc>
                <w:tcPr>
                  <w:tcW w:w="0" w:type="auto"/>
                </w:tcPr>
                <w:p w14:paraId="58EF13CE" w14:textId="52F1F910" w:rsidR="00446506" w:rsidRPr="006725E0" w:rsidRDefault="00446506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WCAW33994813</w:t>
                  </w:r>
                </w:p>
              </w:tc>
            </w:tr>
            <w:tr w:rsidR="00446506" w14:paraId="0B03C053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A77119C" w14:textId="77777777" w:rsidR="00446506" w:rsidRPr="006725E0" w:rsidRDefault="00446506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14:paraId="44EB8542" w14:textId="720DED8B" w:rsidR="00446506" w:rsidRPr="006725E0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WESTERN DIGITAL</w:t>
                  </w:r>
                </w:p>
              </w:tc>
              <w:tc>
                <w:tcPr>
                  <w:tcW w:w="0" w:type="auto"/>
                </w:tcPr>
                <w:p w14:paraId="1A640AEC" w14:textId="3D422EE9" w:rsidR="00446506" w:rsidRPr="006725E0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WMAY02206605</w:t>
                  </w:r>
                </w:p>
              </w:tc>
            </w:tr>
            <w:tr w:rsidR="00446506" w14:paraId="3527915C" w14:textId="77777777" w:rsidTr="00B300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9F5F9A9" w14:textId="77777777" w:rsidR="00446506" w:rsidRPr="006725E0" w:rsidRDefault="00446506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14:paraId="5C778323" w14:textId="110B88C0" w:rsidR="00446506" w:rsidRPr="006725E0" w:rsidRDefault="00446506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WESTERN DIGITAL</w:t>
                  </w:r>
                </w:p>
              </w:tc>
              <w:tc>
                <w:tcPr>
                  <w:tcW w:w="0" w:type="auto"/>
                </w:tcPr>
                <w:p w14:paraId="6FEEBF23" w14:textId="21605C19" w:rsidR="00446506" w:rsidRPr="006725E0" w:rsidRDefault="00446506" w:rsidP="005076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 w:rsidRPr="006725E0">
                    <w:rPr>
                      <w:rFonts w:ascii="Calibri" w:hAnsi="Calibri"/>
                      <w:sz w:val="22"/>
                      <w:szCs w:val="22"/>
                    </w:rPr>
                    <w:t>WCAY00634658</w:t>
                  </w:r>
                  <w:bookmarkStart w:id="0" w:name="_GoBack"/>
                  <w:bookmarkEnd w:id="0"/>
                </w:p>
              </w:tc>
            </w:tr>
            <w:tr w:rsidR="00446506" w14:paraId="0073C06A" w14:textId="77777777" w:rsidTr="00B30087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4A0042C6" w14:textId="77777777" w:rsidR="00446506" w:rsidRDefault="00446506" w:rsidP="00507660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14:paraId="070E834B" w14:textId="77777777" w:rsidR="00446506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14:paraId="52CF9429" w14:textId="77777777" w:rsidR="00446506" w:rsidRDefault="00446506" w:rsidP="0050766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5496A379" w14:textId="30C0A9EE" w:rsidR="009B6421" w:rsidRPr="002978E3" w:rsidRDefault="009B6421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D7B81" w:rsidRPr="002978E3" w14:paraId="4445558F" w14:textId="77777777" w:rsidTr="00646400">
        <w:trPr>
          <w:gridAfter w:val="3"/>
          <w:wAfter w:w="440" w:type="pct"/>
          <w:trHeight w:val="9047"/>
        </w:trPr>
        <w:tc>
          <w:tcPr>
            <w:tcW w:w="4560" w:type="pct"/>
          </w:tcPr>
          <w:p w14:paraId="2486039D" w14:textId="77777777" w:rsidR="00AD7B81" w:rsidRPr="00784E31" w:rsidRDefault="00AD7B81" w:rsidP="00414461">
            <w:pPr>
              <w:pStyle w:val="Title"/>
              <w:rPr>
                <w:color w:val="5B9BD5" w:themeColor="accent1"/>
                <w:spacing w:val="0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2B3F78" w:rsidRPr="002978E3" w14:paraId="59C936A5" w14:textId="77777777" w:rsidTr="00646400">
        <w:trPr>
          <w:trHeight w:val="254"/>
        </w:trPr>
        <w:tc>
          <w:tcPr>
            <w:tcW w:w="4560" w:type="pct"/>
            <w:shd w:val="clear" w:color="auto" w:fill="auto"/>
          </w:tcPr>
          <w:p w14:paraId="4FEC0402" w14:textId="77777777" w:rsidR="009B6421" w:rsidRDefault="009B6421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C62A5BB" w14:textId="77777777" w:rsidR="009B6421" w:rsidRPr="002978E3" w:rsidRDefault="009B6421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F7CCB14" w14:textId="77777777" w:rsidR="009B6421" w:rsidRPr="002978E3" w:rsidRDefault="009B6421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187976E" w14:textId="77777777" w:rsidR="009B6421" w:rsidRPr="002978E3" w:rsidRDefault="009B6421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B3F78" w:rsidRPr="002978E3" w14:paraId="03F3117F" w14:textId="77777777" w:rsidTr="00646400">
        <w:trPr>
          <w:trHeight w:val="254"/>
        </w:trPr>
        <w:tc>
          <w:tcPr>
            <w:tcW w:w="4560" w:type="pct"/>
            <w:shd w:val="clear" w:color="auto" w:fill="auto"/>
          </w:tcPr>
          <w:p w14:paraId="1742300F" w14:textId="77777777" w:rsidR="00323674" w:rsidRPr="002978E3" w:rsidRDefault="00323674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613A7A4D" w14:textId="77777777" w:rsidR="00323674" w:rsidRPr="002978E3" w:rsidRDefault="00323674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72C76C" w14:textId="77777777" w:rsidR="00323674" w:rsidRPr="002978E3" w:rsidRDefault="00323674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D593FD8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B3F78" w:rsidRPr="002978E3" w14:paraId="1FD80466" w14:textId="77777777" w:rsidTr="00646400">
        <w:trPr>
          <w:trHeight w:val="254"/>
        </w:trPr>
        <w:tc>
          <w:tcPr>
            <w:tcW w:w="4560" w:type="pct"/>
            <w:shd w:val="clear" w:color="auto" w:fill="auto"/>
          </w:tcPr>
          <w:p w14:paraId="1EF2E851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67C72139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D527194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EDC2DDB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B3F78" w:rsidRPr="002978E3" w14:paraId="5EE6EF6F" w14:textId="77777777" w:rsidTr="00646400">
        <w:trPr>
          <w:trHeight w:val="233"/>
        </w:trPr>
        <w:tc>
          <w:tcPr>
            <w:tcW w:w="4560" w:type="pct"/>
            <w:shd w:val="clear" w:color="auto" w:fill="auto"/>
          </w:tcPr>
          <w:p w14:paraId="3D2D8EBA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17C94EF6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0E70198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934EFF8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C7C5635" w14:textId="77777777" w:rsidR="00E437A0" w:rsidRPr="00795AC3" w:rsidRDefault="00E437A0" w:rsidP="00F01392">
      <w:pPr>
        <w:rPr>
          <w:sz w:val="22"/>
          <w:szCs w:val="22"/>
        </w:rPr>
      </w:pPr>
    </w:p>
    <w:sectPr w:rsidR="00E437A0" w:rsidRPr="00795AC3" w:rsidSect="002B3F78">
      <w:headerReference w:type="default" r:id="rId7"/>
      <w:pgSz w:w="12240" w:h="15840" w:code="1"/>
      <w:pgMar w:top="245" w:right="720" w:bottom="288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8E630" w14:textId="77777777" w:rsidR="008A5BFC" w:rsidRDefault="008A5BFC">
      <w:r>
        <w:separator/>
      </w:r>
    </w:p>
  </w:endnote>
  <w:endnote w:type="continuationSeparator" w:id="0">
    <w:p w14:paraId="1B9E88EA" w14:textId="77777777" w:rsidR="008A5BFC" w:rsidRDefault="008A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A52AB" w14:textId="77777777" w:rsidR="008A5BFC" w:rsidRDefault="008A5BFC">
      <w:r>
        <w:separator/>
      </w:r>
    </w:p>
  </w:footnote>
  <w:footnote w:type="continuationSeparator" w:id="0">
    <w:p w14:paraId="1ED53EF2" w14:textId="77777777" w:rsidR="008A5BFC" w:rsidRDefault="008A5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F72FE" w14:textId="77777777" w:rsidR="00A455B1" w:rsidRPr="00515EC0" w:rsidRDefault="00A455B1" w:rsidP="006916F3">
    <w:pPr>
      <w:pStyle w:val="Header"/>
      <w:jc w:val="center"/>
    </w:pPr>
    <w:r>
      <w:rPr>
        <w:noProof/>
      </w:rPr>
      <w:drawing>
        <wp:inline distT="0" distB="0" distL="0" distR="0" wp14:anchorId="09C72266" wp14:editId="377F5F00">
          <wp:extent cx="6234148" cy="20116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&amp;J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34148" cy="2011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43C7D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A1082D"/>
    <w:multiLevelType w:val="hybridMultilevel"/>
    <w:tmpl w:val="A76E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82A82"/>
    <w:multiLevelType w:val="hybridMultilevel"/>
    <w:tmpl w:val="FEF8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4"/>
    <w:rsid w:val="00000458"/>
    <w:rsid w:val="00005511"/>
    <w:rsid w:val="00012C5A"/>
    <w:rsid w:val="000161AE"/>
    <w:rsid w:val="000248F9"/>
    <w:rsid w:val="00027CF4"/>
    <w:rsid w:val="000318A1"/>
    <w:rsid w:val="000414B6"/>
    <w:rsid w:val="00050466"/>
    <w:rsid w:val="00055A27"/>
    <w:rsid w:val="000578DE"/>
    <w:rsid w:val="00060DA2"/>
    <w:rsid w:val="00064284"/>
    <w:rsid w:val="000648DD"/>
    <w:rsid w:val="00064DF9"/>
    <w:rsid w:val="00082419"/>
    <w:rsid w:val="000850BE"/>
    <w:rsid w:val="0009036C"/>
    <w:rsid w:val="00090971"/>
    <w:rsid w:val="000A14AA"/>
    <w:rsid w:val="000A1504"/>
    <w:rsid w:val="000A3711"/>
    <w:rsid w:val="000A3B0A"/>
    <w:rsid w:val="000A674F"/>
    <w:rsid w:val="000A6A6F"/>
    <w:rsid w:val="000B087A"/>
    <w:rsid w:val="000B5EBF"/>
    <w:rsid w:val="000B7C94"/>
    <w:rsid w:val="000C0BA8"/>
    <w:rsid w:val="000E1B3E"/>
    <w:rsid w:val="000F5543"/>
    <w:rsid w:val="000F575A"/>
    <w:rsid w:val="000F6913"/>
    <w:rsid w:val="00100A72"/>
    <w:rsid w:val="00105291"/>
    <w:rsid w:val="00106F09"/>
    <w:rsid w:val="00110D8B"/>
    <w:rsid w:val="00111845"/>
    <w:rsid w:val="00111BC3"/>
    <w:rsid w:val="00115DF0"/>
    <w:rsid w:val="00115EDC"/>
    <w:rsid w:val="00116BC0"/>
    <w:rsid w:val="001214B8"/>
    <w:rsid w:val="001214D1"/>
    <w:rsid w:val="001309A9"/>
    <w:rsid w:val="00130EFA"/>
    <w:rsid w:val="00133087"/>
    <w:rsid w:val="00136871"/>
    <w:rsid w:val="001373AD"/>
    <w:rsid w:val="001417C6"/>
    <w:rsid w:val="00141ABA"/>
    <w:rsid w:val="00143D60"/>
    <w:rsid w:val="001508CA"/>
    <w:rsid w:val="001569D6"/>
    <w:rsid w:val="0015766C"/>
    <w:rsid w:val="001647FB"/>
    <w:rsid w:val="00165D1D"/>
    <w:rsid w:val="001673FD"/>
    <w:rsid w:val="001706C5"/>
    <w:rsid w:val="001855A8"/>
    <w:rsid w:val="00191871"/>
    <w:rsid w:val="00191C38"/>
    <w:rsid w:val="00194301"/>
    <w:rsid w:val="001A1C24"/>
    <w:rsid w:val="001A30A2"/>
    <w:rsid w:val="001C3667"/>
    <w:rsid w:val="001C4764"/>
    <w:rsid w:val="001C75DB"/>
    <w:rsid w:val="001C77C6"/>
    <w:rsid w:val="001D1630"/>
    <w:rsid w:val="001D219C"/>
    <w:rsid w:val="001E0529"/>
    <w:rsid w:val="001E3256"/>
    <w:rsid w:val="001F52C1"/>
    <w:rsid w:val="0020625A"/>
    <w:rsid w:val="00213E1E"/>
    <w:rsid w:val="002154E4"/>
    <w:rsid w:val="002314AB"/>
    <w:rsid w:val="002448D9"/>
    <w:rsid w:val="002454E8"/>
    <w:rsid w:val="0025062C"/>
    <w:rsid w:val="00261F75"/>
    <w:rsid w:val="00264059"/>
    <w:rsid w:val="00266EC7"/>
    <w:rsid w:val="00280054"/>
    <w:rsid w:val="00281604"/>
    <w:rsid w:val="002842D3"/>
    <w:rsid w:val="002876C1"/>
    <w:rsid w:val="00290558"/>
    <w:rsid w:val="00297785"/>
    <w:rsid w:val="002978E3"/>
    <w:rsid w:val="002A0ABB"/>
    <w:rsid w:val="002A52C5"/>
    <w:rsid w:val="002B3F78"/>
    <w:rsid w:val="002C21ED"/>
    <w:rsid w:val="002C41A1"/>
    <w:rsid w:val="002D4068"/>
    <w:rsid w:val="002E01D1"/>
    <w:rsid w:val="002E1ECC"/>
    <w:rsid w:val="002E2750"/>
    <w:rsid w:val="002E4940"/>
    <w:rsid w:val="002F684B"/>
    <w:rsid w:val="003028D6"/>
    <w:rsid w:val="00310678"/>
    <w:rsid w:val="00320729"/>
    <w:rsid w:val="00323674"/>
    <w:rsid w:val="00323842"/>
    <w:rsid w:val="00324FA1"/>
    <w:rsid w:val="00325F41"/>
    <w:rsid w:val="00330674"/>
    <w:rsid w:val="00331B6A"/>
    <w:rsid w:val="0033459E"/>
    <w:rsid w:val="00341967"/>
    <w:rsid w:val="003600FF"/>
    <w:rsid w:val="00361B68"/>
    <w:rsid w:val="00365D44"/>
    <w:rsid w:val="0037288B"/>
    <w:rsid w:val="00381E8E"/>
    <w:rsid w:val="00390E66"/>
    <w:rsid w:val="003A2B4C"/>
    <w:rsid w:val="003A37DD"/>
    <w:rsid w:val="003A402E"/>
    <w:rsid w:val="003A4E5E"/>
    <w:rsid w:val="003A552D"/>
    <w:rsid w:val="003B4488"/>
    <w:rsid w:val="003B6148"/>
    <w:rsid w:val="003C1805"/>
    <w:rsid w:val="003C2762"/>
    <w:rsid w:val="003C3D85"/>
    <w:rsid w:val="003C3E10"/>
    <w:rsid w:val="003C6295"/>
    <w:rsid w:val="003D3489"/>
    <w:rsid w:val="003D6483"/>
    <w:rsid w:val="003E03F7"/>
    <w:rsid w:val="003E0DD9"/>
    <w:rsid w:val="003E0E0B"/>
    <w:rsid w:val="003E281D"/>
    <w:rsid w:val="003F5F42"/>
    <w:rsid w:val="003F7179"/>
    <w:rsid w:val="003F71DA"/>
    <w:rsid w:val="00407FDD"/>
    <w:rsid w:val="00414461"/>
    <w:rsid w:val="004169A8"/>
    <w:rsid w:val="00420DDA"/>
    <w:rsid w:val="00424610"/>
    <w:rsid w:val="00425964"/>
    <w:rsid w:val="004314B5"/>
    <w:rsid w:val="0043429C"/>
    <w:rsid w:val="00436C31"/>
    <w:rsid w:val="00446506"/>
    <w:rsid w:val="00453EF6"/>
    <w:rsid w:val="00455EA0"/>
    <w:rsid w:val="0045752E"/>
    <w:rsid w:val="004769AF"/>
    <w:rsid w:val="00476BCE"/>
    <w:rsid w:val="00481B9A"/>
    <w:rsid w:val="004848BA"/>
    <w:rsid w:val="00485BA5"/>
    <w:rsid w:val="00487BFD"/>
    <w:rsid w:val="004A66B3"/>
    <w:rsid w:val="004B0B77"/>
    <w:rsid w:val="004C5A57"/>
    <w:rsid w:val="004C7023"/>
    <w:rsid w:val="004E42F5"/>
    <w:rsid w:val="004F3DB2"/>
    <w:rsid w:val="004F62DB"/>
    <w:rsid w:val="004F7B3F"/>
    <w:rsid w:val="00504384"/>
    <w:rsid w:val="00505307"/>
    <w:rsid w:val="00507660"/>
    <w:rsid w:val="0051007C"/>
    <w:rsid w:val="005106EA"/>
    <w:rsid w:val="00514020"/>
    <w:rsid w:val="00515EC0"/>
    <w:rsid w:val="00516BA2"/>
    <w:rsid w:val="005231D7"/>
    <w:rsid w:val="0052419E"/>
    <w:rsid w:val="005252DE"/>
    <w:rsid w:val="00533242"/>
    <w:rsid w:val="00536CA4"/>
    <w:rsid w:val="00546EF5"/>
    <w:rsid w:val="00553691"/>
    <w:rsid w:val="005623AF"/>
    <w:rsid w:val="00562CB2"/>
    <w:rsid w:val="00562FE8"/>
    <w:rsid w:val="005642FC"/>
    <w:rsid w:val="005703CA"/>
    <w:rsid w:val="00570D3D"/>
    <w:rsid w:val="00576844"/>
    <w:rsid w:val="00577194"/>
    <w:rsid w:val="005808FB"/>
    <w:rsid w:val="00583A68"/>
    <w:rsid w:val="00596D45"/>
    <w:rsid w:val="005A0B72"/>
    <w:rsid w:val="005A272C"/>
    <w:rsid w:val="005A6AC4"/>
    <w:rsid w:val="005B2FA3"/>
    <w:rsid w:val="005B7DD2"/>
    <w:rsid w:val="005C1204"/>
    <w:rsid w:val="005C4D47"/>
    <w:rsid w:val="005D4DBC"/>
    <w:rsid w:val="005E476A"/>
    <w:rsid w:val="005E7BF9"/>
    <w:rsid w:val="005F116B"/>
    <w:rsid w:val="00606030"/>
    <w:rsid w:val="006064A0"/>
    <w:rsid w:val="0061186F"/>
    <w:rsid w:val="0061221D"/>
    <w:rsid w:val="00612FF4"/>
    <w:rsid w:val="006132C7"/>
    <w:rsid w:val="00615245"/>
    <w:rsid w:val="00617B14"/>
    <w:rsid w:val="0062178B"/>
    <w:rsid w:val="0062210B"/>
    <w:rsid w:val="006239C2"/>
    <w:rsid w:val="00630BA4"/>
    <w:rsid w:val="00634EB8"/>
    <w:rsid w:val="006358AE"/>
    <w:rsid w:val="00646400"/>
    <w:rsid w:val="006560A2"/>
    <w:rsid w:val="00656F29"/>
    <w:rsid w:val="006607C0"/>
    <w:rsid w:val="006721BB"/>
    <w:rsid w:val="006725E0"/>
    <w:rsid w:val="00677703"/>
    <w:rsid w:val="0068095F"/>
    <w:rsid w:val="00683E70"/>
    <w:rsid w:val="006911B2"/>
    <w:rsid w:val="006916F3"/>
    <w:rsid w:val="006919ED"/>
    <w:rsid w:val="00691B15"/>
    <w:rsid w:val="00694A57"/>
    <w:rsid w:val="006A24FB"/>
    <w:rsid w:val="006A557F"/>
    <w:rsid w:val="006B76C0"/>
    <w:rsid w:val="006D5895"/>
    <w:rsid w:val="006D641C"/>
    <w:rsid w:val="006E35A9"/>
    <w:rsid w:val="006F25FE"/>
    <w:rsid w:val="006F327C"/>
    <w:rsid w:val="00704714"/>
    <w:rsid w:val="00705963"/>
    <w:rsid w:val="007067DA"/>
    <w:rsid w:val="00713933"/>
    <w:rsid w:val="00714F38"/>
    <w:rsid w:val="00717A39"/>
    <w:rsid w:val="00736476"/>
    <w:rsid w:val="00741696"/>
    <w:rsid w:val="00743CD4"/>
    <w:rsid w:val="007503B6"/>
    <w:rsid w:val="007512FD"/>
    <w:rsid w:val="0075499C"/>
    <w:rsid w:val="00756BF5"/>
    <w:rsid w:val="00757E6E"/>
    <w:rsid w:val="00763E83"/>
    <w:rsid w:val="0076789C"/>
    <w:rsid w:val="00772CDE"/>
    <w:rsid w:val="0077323A"/>
    <w:rsid w:val="00774A0C"/>
    <w:rsid w:val="00784E31"/>
    <w:rsid w:val="007874C7"/>
    <w:rsid w:val="00795AC3"/>
    <w:rsid w:val="007A5F65"/>
    <w:rsid w:val="007A70F9"/>
    <w:rsid w:val="007B47DB"/>
    <w:rsid w:val="007C3DE1"/>
    <w:rsid w:val="007D10F5"/>
    <w:rsid w:val="007E0828"/>
    <w:rsid w:val="007E5AB5"/>
    <w:rsid w:val="007E61D3"/>
    <w:rsid w:val="007E75F0"/>
    <w:rsid w:val="007F08D4"/>
    <w:rsid w:val="007F24FB"/>
    <w:rsid w:val="007F3F5C"/>
    <w:rsid w:val="007F48B2"/>
    <w:rsid w:val="008023D4"/>
    <w:rsid w:val="00814E22"/>
    <w:rsid w:val="00821603"/>
    <w:rsid w:val="00824D2B"/>
    <w:rsid w:val="00832BBA"/>
    <w:rsid w:val="00833FD6"/>
    <w:rsid w:val="00835A50"/>
    <w:rsid w:val="00847980"/>
    <w:rsid w:val="00852AAB"/>
    <w:rsid w:val="008558FE"/>
    <w:rsid w:val="00857B43"/>
    <w:rsid w:val="008609F8"/>
    <w:rsid w:val="00865BC6"/>
    <w:rsid w:val="00871E84"/>
    <w:rsid w:val="0087212F"/>
    <w:rsid w:val="00873012"/>
    <w:rsid w:val="00876AC0"/>
    <w:rsid w:val="00877A8A"/>
    <w:rsid w:val="00883187"/>
    <w:rsid w:val="00883318"/>
    <w:rsid w:val="00887B71"/>
    <w:rsid w:val="008918A3"/>
    <w:rsid w:val="00897A6A"/>
    <w:rsid w:val="008A023D"/>
    <w:rsid w:val="008A0F51"/>
    <w:rsid w:val="008A1C61"/>
    <w:rsid w:val="008A5BFC"/>
    <w:rsid w:val="008A6F6E"/>
    <w:rsid w:val="008B6228"/>
    <w:rsid w:val="008C54D6"/>
    <w:rsid w:val="008D70A9"/>
    <w:rsid w:val="008E2895"/>
    <w:rsid w:val="008F082F"/>
    <w:rsid w:val="008F24F5"/>
    <w:rsid w:val="008F3C14"/>
    <w:rsid w:val="008F4D97"/>
    <w:rsid w:val="008F6BBA"/>
    <w:rsid w:val="00900B0B"/>
    <w:rsid w:val="00911CB3"/>
    <w:rsid w:val="009138D9"/>
    <w:rsid w:val="00916A58"/>
    <w:rsid w:val="00917C6C"/>
    <w:rsid w:val="00917EC1"/>
    <w:rsid w:val="00920F3A"/>
    <w:rsid w:val="00925405"/>
    <w:rsid w:val="0092702B"/>
    <w:rsid w:val="0093282E"/>
    <w:rsid w:val="0093326B"/>
    <w:rsid w:val="00933FF3"/>
    <w:rsid w:val="00941724"/>
    <w:rsid w:val="0094450A"/>
    <w:rsid w:val="0094598B"/>
    <w:rsid w:val="00950D34"/>
    <w:rsid w:val="00950F5B"/>
    <w:rsid w:val="009559C0"/>
    <w:rsid w:val="00956AFF"/>
    <w:rsid w:val="00961B95"/>
    <w:rsid w:val="009627EA"/>
    <w:rsid w:val="00970634"/>
    <w:rsid w:val="009730AB"/>
    <w:rsid w:val="0098661E"/>
    <w:rsid w:val="009929C9"/>
    <w:rsid w:val="00993303"/>
    <w:rsid w:val="00995FC2"/>
    <w:rsid w:val="009974CF"/>
    <w:rsid w:val="009A016C"/>
    <w:rsid w:val="009A298E"/>
    <w:rsid w:val="009A5E0A"/>
    <w:rsid w:val="009A7AD0"/>
    <w:rsid w:val="009B0CD8"/>
    <w:rsid w:val="009B4E5C"/>
    <w:rsid w:val="009B6421"/>
    <w:rsid w:val="009C12B8"/>
    <w:rsid w:val="009C23E4"/>
    <w:rsid w:val="009C3F2F"/>
    <w:rsid w:val="009C6AEE"/>
    <w:rsid w:val="009E271C"/>
    <w:rsid w:val="009E6108"/>
    <w:rsid w:val="009E7EBB"/>
    <w:rsid w:val="009F6B0F"/>
    <w:rsid w:val="009F738D"/>
    <w:rsid w:val="00A015DF"/>
    <w:rsid w:val="00A11B1C"/>
    <w:rsid w:val="00A136CC"/>
    <w:rsid w:val="00A146EE"/>
    <w:rsid w:val="00A161A4"/>
    <w:rsid w:val="00A202CC"/>
    <w:rsid w:val="00A20559"/>
    <w:rsid w:val="00A31860"/>
    <w:rsid w:val="00A42B2D"/>
    <w:rsid w:val="00A439F5"/>
    <w:rsid w:val="00A455B1"/>
    <w:rsid w:val="00A45A46"/>
    <w:rsid w:val="00A47034"/>
    <w:rsid w:val="00A55DCF"/>
    <w:rsid w:val="00A60602"/>
    <w:rsid w:val="00A62280"/>
    <w:rsid w:val="00A639DB"/>
    <w:rsid w:val="00A663AD"/>
    <w:rsid w:val="00A668D8"/>
    <w:rsid w:val="00A70372"/>
    <w:rsid w:val="00A70B93"/>
    <w:rsid w:val="00A76DCE"/>
    <w:rsid w:val="00A82F5A"/>
    <w:rsid w:val="00A86307"/>
    <w:rsid w:val="00A86625"/>
    <w:rsid w:val="00A86D83"/>
    <w:rsid w:val="00A90F53"/>
    <w:rsid w:val="00A953AF"/>
    <w:rsid w:val="00A96A4B"/>
    <w:rsid w:val="00AA26F5"/>
    <w:rsid w:val="00AA6C1B"/>
    <w:rsid w:val="00AB21E5"/>
    <w:rsid w:val="00AB3318"/>
    <w:rsid w:val="00AB429D"/>
    <w:rsid w:val="00AC0F03"/>
    <w:rsid w:val="00AC22E4"/>
    <w:rsid w:val="00AD7ADD"/>
    <w:rsid w:val="00AD7B81"/>
    <w:rsid w:val="00AE068B"/>
    <w:rsid w:val="00AE5FC8"/>
    <w:rsid w:val="00AF0538"/>
    <w:rsid w:val="00AF25FA"/>
    <w:rsid w:val="00B04630"/>
    <w:rsid w:val="00B0558D"/>
    <w:rsid w:val="00B05DF4"/>
    <w:rsid w:val="00B07221"/>
    <w:rsid w:val="00B14056"/>
    <w:rsid w:val="00B16914"/>
    <w:rsid w:val="00B21FD5"/>
    <w:rsid w:val="00B25CF1"/>
    <w:rsid w:val="00B30087"/>
    <w:rsid w:val="00B318E3"/>
    <w:rsid w:val="00B32081"/>
    <w:rsid w:val="00B339C4"/>
    <w:rsid w:val="00B33AFD"/>
    <w:rsid w:val="00B345EF"/>
    <w:rsid w:val="00B41817"/>
    <w:rsid w:val="00B45327"/>
    <w:rsid w:val="00B70DAF"/>
    <w:rsid w:val="00B92E26"/>
    <w:rsid w:val="00BA2124"/>
    <w:rsid w:val="00BA501A"/>
    <w:rsid w:val="00BA550B"/>
    <w:rsid w:val="00BA6BE3"/>
    <w:rsid w:val="00BB03BF"/>
    <w:rsid w:val="00BC674D"/>
    <w:rsid w:val="00BC6F41"/>
    <w:rsid w:val="00BD042D"/>
    <w:rsid w:val="00BF28AC"/>
    <w:rsid w:val="00BF4370"/>
    <w:rsid w:val="00C01D02"/>
    <w:rsid w:val="00C04657"/>
    <w:rsid w:val="00C0488F"/>
    <w:rsid w:val="00C05FA1"/>
    <w:rsid w:val="00C21CE7"/>
    <w:rsid w:val="00C23458"/>
    <w:rsid w:val="00C25654"/>
    <w:rsid w:val="00C261B0"/>
    <w:rsid w:val="00C300A0"/>
    <w:rsid w:val="00C307BD"/>
    <w:rsid w:val="00C30894"/>
    <w:rsid w:val="00C31B1C"/>
    <w:rsid w:val="00C35BAA"/>
    <w:rsid w:val="00C43249"/>
    <w:rsid w:val="00C51678"/>
    <w:rsid w:val="00C54E74"/>
    <w:rsid w:val="00C604E7"/>
    <w:rsid w:val="00C629AC"/>
    <w:rsid w:val="00C7417C"/>
    <w:rsid w:val="00C85DC2"/>
    <w:rsid w:val="00C87194"/>
    <w:rsid w:val="00C912A9"/>
    <w:rsid w:val="00C91EF0"/>
    <w:rsid w:val="00C941F8"/>
    <w:rsid w:val="00C9521D"/>
    <w:rsid w:val="00CA372A"/>
    <w:rsid w:val="00CA5FCB"/>
    <w:rsid w:val="00CA6E0B"/>
    <w:rsid w:val="00CB6294"/>
    <w:rsid w:val="00CC309E"/>
    <w:rsid w:val="00CC6DD6"/>
    <w:rsid w:val="00CD12EC"/>
    <w:rsid w:val="00CD1349"/>
    <w:rsid w:val="00CD4FFE"/>
    <w:rsid w:val="00D04D67"/>
    <w:rsid w:val="00D13CD6"/>
    <w:rsid w:val="00D17C82"/>
    <w:rsid w:val="00D26CAE"/>
    <w:rsid w:val="00D42F59"/>
    <w:rsid w:val="00D51942"/>
    <w:rsid w:val="00D529E2"/>
    <w:rsid w:val="00D54946"/>
    <w:rsid w:val="00D551EA"/>
    <w:rsid w:val="00D645B0"/>
    <w:rsid w:val="00D77862"/>
    <w:rsid w:val="00D77BBA"/>
    <w:rsid w:val="00D8212C"/>
    <w:rsid w:val="00D96D64"/>
    <w:rsid w:val="00D97BCE"/>
    <w:rsid w:val="00DA2C02"/>
    <w:rsid w:val="00DA4B16"/>
    <w:rsid w:val="00DB1233"/>
    <w:rsid w:val="00DB3044"/>
    <w:rsid w:val="00DC06C0"/>
    <w:rsid w:val="00DC7216"/>
    <w:rsid w:val="00DD22BD"/>
    <w:rsid w:val="00DD6490"/>
    <w:rsid w:val="00DE0189"/>
    <w:rsid w:val="00DE3503"/>
    <w:rsid w:val="00DF29F4"/>
    <w:rsid w:val="00DF6D01"/>
    <w:rsid w:val="00E10602"/>
    <w:rsid w:val="00E134BA"/>
    <w:rsid w:val="00E14F9F"/>
    <w:rsid w:val="00E20B4A"/>
    <w:rsid w:val="00E35C14"/>
    <w:rsid w:val="00E437A0"/>
    <w:rsid w:val="00E43F0F"/>
    <w:rsid w:val="00E5485D"/>
    <w:rsid w:val="00E55581"/>
    <w:rsid w:val="00E60E6D"/>
    <w:rsid w:val="00E621C1"/>
    <w:rsid w:val="00E65072"/>
    <w:rsid w:val="00E72E6A"/>
    <w:rsid w:val="00E73B52"/>
    <w:rsid w:val="00E91BDA"/>
    <w:rsid w:val="00E937A1"/>
    <w:rsid w:val="00E93E7E"/>
    <w:rsid w:val="00EA2353"/>
    <w:rsid w:val="00EC181A"/>
    <w:rsid w:val="00ED39B0"/>
    <w:rsid w:val="00ED609D"/>
    <w:rsid w:val="00EE10D9"/>
    <w:rsid w:val="00EE27C4"/>
    <w:rsid w:val="00EE6712"/>
    <w:rsid w:val="00EF0465"/>
    <w:rsid w:val="00F01392"/>
    <w:rsid w:val="00F05F94"/>
    <w:rsid w:val="00F061D2"/>
    <w:rsid w:val="00F06D69"/>
    <w:rsid w:val="00F101EA"/>
    <w:rsid w:val="00F114F6"/>
    <w:rsid w:val="00F23A20"/>
    <w:rsid w:val="00F240D2"/>
    <w:rsid w:val="00F31D60"/>
    <w:rsid w:val="00F40B43"/>
    <w:rsid w:val="00F45AC4"/>
    <w:rsid w:val="00F52DA0"/>
    <w:rsid w:val="00F61933"/>
    <w:rsid w:val="00F63D72"/>
    <w:rsid w:val="00F75997"/>
    <w:rsid w:val="00F75F7F"/>
    <w:rsid w:val="00F7749E"/>
    <w:rsid w:val="00F87A0F"/>
    <w:rsid w:val="00F958DE"/>
    <w:rsid w:val="00FA5226"/>
    <w:rsid w:val="00FB613A"/>
    <w:rsid w:val="00FC0C56"/>
    <w:rsid w:val="00FC48A8"/>
    <w:rsid w:val="00FC4EFE"/>
    <w:rsid w:val="00FC5456"/>
    <w:rsid w:val="00FD29B8"/>
    <w:rsid w:val="00FE0F49"/>
    <w:rsid w:val="00FE25CA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6C427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ind w:right="594"/>
      <w:jc w:val="both"/>
    </w:pPr>
    <w:rPr>
      <w:sz w:val="22"/>
      <w:szCs w:val="20"/>
    </w:rPr>
  </w:style>
  <w:style w:type="character" w:styleId="Hyperlink">
    <w:name w:val="Hyperlink"/>
    <w:rsid w:val="00883318"/>
    <w:rPr>
      <w:color w:val="000080"/>
      <w:u w:val="single"/>
    </w:rPr>
  </w:style>
  <w:style w:type="paragraph" w:customStyle="1" w:styleId="DecimalAligned">
    <w:name w:val="Decimal Aligned"/>
    <w:basedOn w:val="Normal"/>
    <w:uiPriority w:val="40"/>
    <w:qFormat/>
    <w:rsid w:val="00BF4370"/>
    <w:pPr>
      <w:tabs>
        <w:tab w:val="decimal" w:pos="360"/>
      </w:tabs>
      <w:spacing w:after="200" w:line="276" w:lineRule="auto"/>
    </w:pPr>
    <w:rPr>
      <w:rFonts w:ascii="Calibri" w:eastAsia="Calibri" w:hAnsi="Calibri" w:cs="Arial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F4370"/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rsid w:val="00BF4370"/>
    <w:rPr>
      <w:rFonts w:ascii="Calibri" w:eastAsia="MS Mincho" w:hAnsi="Calibri" w:cs="Arial"/>
      <w:lang w:eastAsia="ja-JP"/>
    </w:rPr>
  </w:style>
  <w:style w:type="character" w:styleId="SubtleEmphasis">
    <w:name w:val="Subtle Emphasis"/>
    <w:uiPriority w:val="19"/>
    <w:qFormat/>
    <w:rsid w:val="00BF4370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BF4370"/>
    <w:rPr>
      <w:rFonts w:ascii="Calibri" w:eastAsia="MS Mincho" w:hAnsi="Calibri" w:cs="Arial"/>
      <w:color w:val="4F81BD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rsid w:val="00BF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784E3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itle">
    <w:name w:val="Title"/>
    <w:basedOn w:val="Normal"/>
    <w:next w:val="Normal"/>
    <w:link w:val="TitleChar"/>
    <w:qFormat/>
    <w:rsid w:val="00784E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84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semiHidden/>
    <w:unhideWhenUsed/>
    <w:rsid w:val="005A27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2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y\Desktop\Commercial%20Quot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Commercial Quote Template</Template>
  <TotalTime>1</TotalTime>
  <Pages>2</Pages>
  <Words>121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# 301284</vt:lpstr>
    </vt:vector>
  </TitlesOfParts>
  <Company>J and J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# 301284</dc:title>
  <dc:subject/>
  <dc:creator>Shay</dc:creator>
  <cp:keywords/>
  <cp:lastModifiedBy>Delina McKnight</cp:lastModifiedBy>
  <cp:revision>2</cp:revision>
  <cp:lastPrinted>2017-09-06T14:28:00Z</cp:lastPrinted>
  <dcterms:created xsi:type="dcterms:W3CDTF">2017-09-06T14:39:00Z</dcterms:created>
  <dcterms:modified xsi:type="dcterms:W3CDTF">2017-09-06T14:39:00Z</dcterms:modified>
</cp:coreProperties>
</file>